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4594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ΚΑΜΕΡΑ ΙΣΤΟΥ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A4594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Web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Καμερα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4594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</w:t>
            </w:r>
            <w:proofErr w:type="spellStart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HD (1080p)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A4594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Πεδίο Θέασης (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FoV</w:t>
            </w:r>
            <w:proofErr w:type="spellEnd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</w:t>
            </w:r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90 </w:t>
            </w:r>
            <w:proofErr w:type="spellStart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μοιρες</w:t>
            </w:r>
            <w:proofErr w:type="spellEnd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μεγαλύτερο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4594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Μικρόφωνο </w:t>
            </w:r>
            <w:proofErr w:type="spellStart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Dual</w:t>
            </w:r>
            <w:proofErr w:type="spellEnd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στερεοφωνικό μικρόφωνο με λειτουργία μείωσης θορύβου (</w:t>
            </w:r>
            <w:proofErr w:type="spellStart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noise</w:t>
            </w:r>
            <w:proofErr w:type="spellEnd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cancellation</w:t>
            </w:r>
            <w:proofErr w:type="spellEnd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).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4594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Αυτόματη εστίαση (</w:t>
            </w:r>
            <w:proofErr w:type="spellStart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autofocus</w:t>
            </w:r>
            <w:proofErr w:type="spellEnd"/>
            <w:r w:rsidRPr="00A459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A85EE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A4594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C2372"/>
    <w:rsid w:val="007C3968"/>
    <w:rsid w:val="008D329F"/>
    <w:rsid w:val="00924F14"/>
    <w:rsid w:val="009A6F68"/>
    <w:rsid w:val="00A45949"/>
    <w:rsid w:val="00A85EE5"/>
    <w:rsid w:val="00C4006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CC03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1</TotalTime>
  <Pages>1</Pages>
  <Words>58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2025-10-07T10:21:00Z</dcterms:created>
  <dcterms:modified xsi:type="dcterms:W3CDTF">2025-10-07T10:22:00Z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